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447DA" w14:textId="77777777" w:rsidR="00B32684" w:rsidRDefault="00B32684" w:rsidP="00B32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FRECOK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12A52E9F" w14:textId="77777777" w:rsidR="00B32684" w:rsidRDefault="00B32684" w:rsidP="00B32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Penshurst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5FA4B9F" w14:textId="77777777" w:rsidR="00B32684" w:rsidRDefault="00B32684" w:rsidP="00B32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E340600" w14:textId="77777777" w:rsidR="00B32684" w:rsidRDefault="00B32684" w:rsidP="00B32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D715C7" w14:textId="77777777" w:rsidR="00B32684" w:rsidRDefault="00B32684" w:rsidP="00B326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26B3CBA" w14:textId="77777777" w:rsidR="00B32684" w:rsidRDefault="00B32684" w:rsidP="00B32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B310B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https://www.kentarchaeology.org.uk/Research/Libr/Wills/NameOrder/EF.htm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7055F59" w14:textId="77777777" w:rsidR="00B32684" w:rsidRDefault="00B32684" w:rsidP="00B32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27A083" w14:textId="77777777" w:rsidR="00B32684" w:rsidRDefault="00B32684" w:rsidP="00B32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F45B0DC" w14:textId="77777777" w:rsidR="00B32684" w:rsidRDefault="00B32684" w:rsidP="00B3268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2022</w:t>
      </w:r>
    </w:p>
    <w:p w14:paraId="54D41FB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11BFE" w14:textId="77777777" w:rsidR="00B32684" w:rsidRDefault="00B32684" w:rsidP="009139A6">
      <w:r>
        <w:separator/>
      </w:r>
    </w:p>
  </w:endnote>
  <w:endnote w:type="continuationSeparator" w:id="0">
    <w:p w14:paraId="728F4634" w14:textId="77777777" w:rsidR="00B32684" w:rsidRDefault="00B326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24D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F63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F2F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0AAA1" w14:textId="77777777" w:rsidR="00B32684" w:rsidRDefault="00B32684" w:rsidP="009139A6">
      <w:r>
        <w:separator/>
      </w:r>
    </w:p>
  </w:footnote>
  <w:footnote w:type="continuationSeparator" w:id="0">
    <w:p w14:paraId="29739535" w14:textId="77777777" w:rsidR="00B32684" w:rsidRDefault="00B326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61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BF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667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684"/>
    <w:rsid w:val="000666E0"/>
    <w:rsid w:val="002510B7"/>
    <w:rsid w:val="005C130B"/>
    <w:rsid w:val="00826F5C"/>
    <w:rsid w:val="009139A6"/>
    <w:rsid w:val="009448BB"/>
    <w:rsid w:val="00A3176C"/>
    <w:rsid w:val="00AE65F8"/>
    <w:rsid w:val="00B3268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8AB15"/>
  <w15:chartTrackingRefBased/>
  <w15:docId w15:val="{9E2317C1-34C1-480F-A125-0D5A87C2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326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EF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2022-04-20T16:08:00Z</dcterms:created>
  <dcterms:modified xsi:type="dcterms:W3CDTF">2022-04-20T16:08:00Z</dcterms:modified>
</cp:coreProperties>
</file>